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0BD93D0B" w14:textId="1FA7B239" w:rsidR="005B784B" w:rsidRDefault="005B784B" w:rsidP="00C616D3">
      <w:pPr>
        <w:jc w:val="center"/>
        <w:rPr>
          <w:noProof/>
          <w:lang w:val="lt-LT" w:eastAsia="lt-LT"/>
        </w:rPr>
      </w:pP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AB2D4AF" w14:textId="77777777" w:rsidR="002F287B" w:rsidRPr="002F287B" w:rsidRDefault="002F287B" w:rsidP="002F287B">
      <w:pPr>
        <w:ind w:left="360"/>
        <w:jc w:val="center"/>
        <w:rPr>
          <w:b/>
          <w:bCs/>
          <w:lang w:val="lt-LT"/>
        </w:rPr>
      </w:pPr>
      <w:r w:rsidRPr="002F287B">
        <w:rPr>
          <w:b/>
          <w:bCs/>
          <w:lang w:val="lt-LT"/>
        </w:rPr>
        <w:t>ANYKŠČIŲ RAJONO SAVIVALDYBĖS</w:t>
      </w:r>
    </w:p>
    <w:p w14:paraId="5234BEA8" w14:textId="0995E511" w:rsidR="00C616D3" w:rsidRDefault="002F287B" w:rsidP="002F287B">
      <w:pPr>
        <w:ind w:left="360"/>
        <w:jc w:val="center"/>
        <w:rPr>
          <w:b/>
          <w:bCs/>
          <w:lang w:val="lt-LT"/>
        </w:rPr>
      </w:pPr>
      <w:r w:rsidRPr="002F287B">
        <w:rPr>
          <w:b/>
          <w:bCs/>
          <w:lang w:val="lt-LT"/>
        </w:rPr>
        <w:t>TARYBA</w:t>
      </w:r>
    </w:p>
    <w:p w14:paraId="3E1DD902" w14:textId="77777777" w:rsidR="002F287B" w:rsidRPr="00A215AE" w:rsidRDefault="002F287B" w:rsidP="002F287B">
      <w:pPr>
        <w:ind w:left="360"/>
        <w:jc w:val="center"/>
        <w:rPr>
          <w:b/>
          <w:bCs/>
          <w:lang w:val="lt-LT"/>
        </w:rPr>
      </w:pPr>
    </w:p>
    <w:p w14:paraId="4C8313C3" w14:textId="77777777" w:rsidR="00D96F1C" w:rsidRPr="00A215AE" w:rsidRDefault="009F21CE" w:rsidP="00C616D3">
      <w:pPr>
        <w:jc w:val="center"/>
        <w:rPr>
          <w:b/>
          <w:bCs/>
          <w:lang w:val="lt-LT"/>
        </w:rPr>
      </w:pPr>
      <w:r w:rsidRPr="00A215AE">
        <w:rPr>
          <w:b/>
          <w:bCs/>
          <w:lang w:val="lt-LT"/>
        </w:rPr>
        <w:t>SPRENDIMAS</w:t>
      </w:r>
    </w:p>
    <w:p w14:paraId="5B9A0CC9" w14:textId="2408D5E4" w:rsidR="00D96F1C" w:rsidRPr="00A215AE" w:rsidRDefault="00D96F1C" w:rsidP="00C616D3">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ŪKININKEI DALIAI LEŠČINSKIENEI</w:t>
      </w:r>
      <w:r w:rsidR="002A2F22" w:rsidRPr="00A215AE">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991954" w:rsidRPr="00A215AE">
        <w:rPr>
          <w:b/>
          <w:bCs/>
          <w:lang w:val="lt-LT"/>
        </w:rPr>
        <w:t>KATLĖRIŲ</w:t>
      </w:r>
      <w:r w:rsidR="00220FE4" w:rsidRPr="00A215AE">
        <w:rPr>
          <w:b/>
          <w:bCs/>
          <w:lang w:val="lt-LT"/>
        </w:rPr>
        <w:t xml:space="preserve"> KADASTRO</w:t>
      </w:r>
      <w:r w:rsidR="00B1077E" w:rsidRPr="00A215AE">
        <w:rPr>
          <w:b/>
          <w:bCs/>
          <w:lang w:val="lt-LT"/>
        </w:rPr>
        <w:t xml:space="preserve"> </w:t>
      </w:r>
      <w:r w:rsidR="00331B42" w:rsidRPr="00A215AE">
        <w:rPr>
          <w:b/>
          <w:bCs/>
          <w:lang w:val="lt-LT"/>
        </w:rPr>
        <w:t>VIETOVĖ</w:t>
      </w:r>
      <w:r w:rsidR="00447B9E" w:rsidRPr="00A215AE">
        <w:rPr>
          <w:b/>
          <w:bCs/>
          <w:lang w:val="lt-LT"/>
        </w:rPr>
        <w:t>J</w:t>
      </w:r>
      <w:r w:rsidR="00331B42" w:rsidRPr="00A215AE">
        <w:rPr>
          <w:b/>
          <w:bCs/>
          <w:lang w:val="lt-LT"/>
        </w:rPr>
        <w:t>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42D4F064" w:rsidR="00D96F1C" w:rsidRPr="00A215AE" w:rsidRDefault="00D96F1C" w:rsidP="00C616D3">
      <w:pPr>
        <w:ind w:left="360"/>
        <w:jc w:val="center"/>
        <w:rPr>
          <w:lang w:val="lt-LT"/>
        </w:rPr>
      </w:pPr>
      <w:r w:rsidRPr="00A215AE">
        <w:rPr>
          <w:lang w:val="lt-LT"/>
        </w:rPr>
        <w:t>20</w:t>
      </w:r>
      <w:r w:rsidR="00331B42" w:rsidRPr="00A215AE">
        <w:rPr>
          <w:lang w:val="lt-LT"/>
        </w:rPr>
        <w:t>2</w:t>
      </w:r>
      <w:r w:rsidR="00B1077E" w:rsidRPr="00A215AE">
        <w:rPr>
          <w:lang w:val="lt-LT"/>
        </w:rPr>
        <w:t>4</w:t>
      </w:r>
      <w:r w:rsidRPr="00A215AE">
        <w:rPr>
          <w:lang w:val="lt-LT"/>
        </w:rPr>
        <w:t xml:space="preserve"> m. </w:t>
      </w:r>
      <w:r w:rsidR="00220FE4" w:rsidRPr="00A215AE">
        <w:rPr>
          <w:lang w:val="lt-LT"/>
        </w:rPr>
        <w:t>balandžio 25</w:t>
      </w:r>
      <w:r w:rsidRPr="00A215AE">
        <w:rPr>
          <w:lang w:val="lt-LT"/>
        </w:rPr>
        <w:t xml:space="preserve"> d. Nr. 1-T-</w:t>
      </w:r>
      <w:r w:rsidR="002F287B">
        <w:rPr>
          <w:lang w:val="lt-LT"/>
        </w:rPr>
        <w:t>159</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1528F0">
      <w:pPr>
        <w:ind w:left="360"/>
        <w:jc w:val="both"/>
        <w:rPr>
          <w:lang w:val="lt-LT"/>
        </w:rPr>
      </w:pPr>
    </w:p>
    <w:p w14:paraId="578ADD2D" w14:textId="1E57A8C4" w:rsidR="00B21576" w:rsidRDefault="00D96F1C" w:rsidP="002F287B">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3.7 papunkčiu ir 7 punktu</w:t>
      </w:r>
      <w:r w:rsidR="00E25E23">
        <w:rPr>
          <w:lang w:val="lt-LT"/>
        </w:rPr>
        <w:t xml:space="preserve">, </w:t>
      </w:r>
      <w:r w:rsidR="00A857A7" w:rsidRPr="00A215AE">
        <w:rPr>
          <w:lang w:val="lt-LT"/>
        </w:rPr>
        <w:t xml:space="preserve">siekdama įgyvendinti </w:t>
      </w:r>
      <w:bookmarkEnd w:id="2"/>
      <w:r w:rsidR="008247F6" w:rsidRPr="00A215AE">
        <w:rPr>
          <w:lang w:val="lt-LT"/>
        </w:rPr>
        <w:t>Anykščių rajono savivaldybės strateginio 2024–2026 metų veiklos plano, patvirtinto Anykščių rajono savivaldybės tarybos 2024 m. sausio 25 d. sprendimu Nr. 1-TS-1 „Dėl Anykščių rajono savivaldybės 2024–2026 metų strateginio veiklos plano patvirtinimo“, 3 programos „Konkurencingo žemės ūkio ir kaimiškų vietovių vystymo programa“ priemonę Nr. 003-01-01-3.1.1.06 „Melioracijos veikla“,</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 xml:space="preserve">ūkininkės Dalios Leščinskienės </w:t>
      </w:r>
      <w:bookmarkEnd w:id="3"/>
      <w:bookmarkEnd w:id="4"/>
      <w:bookmarkEnd w:id="5"/>
      <w:r w:rsidRPr="00A215AE">
        <w:rPr>
          <w:lang w:val="lt-LT"/>
        </w:rPr>
        <w:t>20</w:t>
      </w:r>
      <w:r w:rsidR="00331B42" w:rsidRPr="00A215AE">
        <w:rPr>
          <w:lang w:val="lt-LT"/>
        </w:rPr>
        <w:t>2</w:t>
      </w:r>
      <w:r w:rsidR="00B1077E" w:rsidRPr="00A215AE">
        <w:rPr>
          <w:lang w:val="lt-LT"/>
        </w:rPr>
        <w:t>4</w:t>
      </w:r>
      <w:r w:rsidRPr="00A215AE">
        <w:rPr>
          <w:lang w:val="lt-LT"/>
        </w:rPr>
        <w:t xml:space="preserve"> m. </w:t>
      </w:r>
      <w:r w:rsidR="00220FE4" w:rsidRPr="00A215AE">
        <w:rPr>
          <w:lang w:val="lt-LT"/>
        </w:rPr>
        <w:t>balandžio</w:t>
      </w:r>
      <w:r w:rsidR="0007460C" w:rsidRPr="00A215AE">
        <w:rPr>
          <w:lang w:val="lt-LT"/>
        </w:rPr>
        <w:t xml:space="preserve"> </w:t>
      </w:r>
      <w:r w:rsidR="00B1077E" w:rsidRPr="00A215AE">
        <w:rPr>
          <w:lang w:val="lt-LT"/>
        </w:rPr>
        <w:t>8</w:t>
      </w:r>
      <w:r w:rsidRPr="00A215AE">
        <w:rPr>
          <w:lang w:val="lt-LT"/>
        </w:rPr>
        <w:t xml:space="preserve"> d. prašymą, Anykščių rajono savivaldybės taryba  </w:t>
      </w:r>
    </w:p>
    <w:p w14:paraId="3E67681B" w14:textId="7C9E14A4" w:rsidR="00D96F1C" w:rsidRPr="00A215AE" w:rsidRDefault="00D96F1C" w:rsidP="002F287B">
      <w:pPr>
        <w:tabs>
          <w:tab w:val="left" w:pos="720"/>
          <w:tab w:val="left" w:pos="900"/>
          <w:tab w:val="left" w:pos="1080"/>
        </w:tabs>
        <w:spacing w:line="360" w:lineRule="auto"/>
        <w:ind w:firstLine="720"/>
        <w:jc w:val="both"/>
        <w:rPr>
          <w:lang w:val="lt-LT"/>
        </w:rPr>
      </w:pPr>
      <w:r w:rsidRPr="00A215AE">
        <w:rPr>
          <w:lang w:val="lt-LT"/>
        </w:rPr>
        <w:t>n u s p r e n d ž i a:</w:t>
      </w:r>
    </w:p>
    <w:p w14:paraId="20119B84" w14:textId="23F21FB3" w:rsidR="00D96F1C" w:rsidRPr="00A215AE" w:rsidRDefault="00D96F1C" w:rsidP="002F287B">
      <w:pPr>
        <w:spacing w:line="360" w:lineRule="auto"/>
        <w:ind w:firstLine="720"/>
        <w:jc w:val="both"/>
        <w:rPr>
          <w:lang w:val="lt-LT"/>
        </w:rPr>
      </w:pPr>
      <w:r w:rsidRPr="00A215AE">
        <w:rPr>
          <w:lang w:val="lt-LT"/>
        </w:rPr>
        <w:t xml:space="preserve">1. P r i t a r t i Anykščių rajono savivaldybės dalyvavimui partnerio teisėmis </w:t>
      </w:r>
      <w:r w:rsidR="00447B9E" w:rsidRPr="00A215AE">
        <w:rPr>
          <w:lang w:val="lt-LT"/>
        </w:rPr>
        <w:t>ūkininkės Dalios Leščinskienės</w:t>
      </w:r>
      <w:r w:rsidR="00B1077E" w:rsidRPr="00A215AE">
        <w:rPr>
          <w:lang w:val="lt-LT"/>
        </w:rPr>
        <w:t xml:space="preserve"> </w:t>
      </w:r>
      <w:r w:rsidRPr="00A215AE">
        <w:rPr>
          <w:lang w:val="lt-LT"/>
        </w:rPr>
        <w:t xml:space="preserve">rengiamame projekte </w:t>
      </w:r>
      <w:bookmarkStart w:id="6" w:name="_Hlk163629547"/>
      <w:r w:rsidR="0007460C" w:rsidRPr="00A215AE">
        <w:rPr>
          <w:lang w:val="lt-LT"/>
        </w:rPr>
        <w:t>„</w:t>
      </w:r>
      <w:r w:rsidR="00447B9E" w:rsidRPr="00A215AE">
        <w:rPr>
          <w:lang w:val="lt-LT"/>
        </w:rPr>
        <w:t xml:space="preserve">Ūkininkei Daliai Leščinskienei </w:t>
      </w:r>
      <w:r w:rsidR="0007460C" w:rsidRPr="00A215AE">
        <w:rPr>
          <w:lang w:val="lt-LT"/>
        </w:rPr>
        <w:t>ir valstybei priklausančių melioracijos s</w:t>
      </w:r>
      <w:r w:rsidR="00CA4410" w:rsidRPr="00A215AE">
        <w:rPr>
          <w:lang w:val="lt-LT"/>
        </w:rPr>
        <w:t xml:space="preserve">istemų </w:t>
      </w:r>
      <w:r w:rsidR="0007460C" w:rsidRPr="00A215AE">
        <w:rPr>
          <w:lang w:val="lt-LT"/>
        </w:rPr>
        <w:t xml:space="preserve">rekonstravimas </w:t>
      </w:r>
      <w:r w:rsidR="00447B9E" w:rsidRPr="00A215AE">
        <w:rPr>
          <w:lang w:val="lt-LT"/>
        </w:rPr>
        <w:t>Katlėrių</w:t>
      </w:r>
      <w:r w:rsidR="004C17B5" w:rsidRPr="00A215AE">
        <w:rPr>
          <w:lang w:val="lt-LT"/>
        </w:rPr>
        <w:t xml:space="preserve"> </w:t>
      </w:r>
      <w:r w:rsidR="0007460C" w:rsidRPr="00A215AE">
        <w:rPr>
          <w:lang w:val="lt-LT"/>
        </w:rPr>
        <w:t>kadastr</w:t>
      </w:r>
      <w:r w:rsidR="00CA4410" w:rsidRPr="00A215AE">
        <w:rPr>
          <w:lang w:val="lt-LT"/>
        </w:rPr>
        <w:t>o</w:t>
      </w:r>
      <w:r w:rsidR="0007460C" w:rsidRPr="00A215AE">
        <w:rPr>
          <w:lang w:val="lt-LT"/>
        </w:rPr>
        <w:t xml:space="preserve"> vietovė</w:t>
      </w:r>
      <w:r w:rsidR="00DB03C5" w:rsidRPr="00A215AE">
        <w:rPr>
          <w:lang w:val="lt-LT"/>
        </w:rPr>
        <w:t>je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10749C" w:rsidRPr="00A215AE">
        <w:rPr>
          <w:color w:val="000000"/>
          <w:lang w:val="lt-LT"/>
        </w:rPr>
        <w:t>ės</w:t>
      </w:r>
      <w:r w:rsidR="00D8676E" w:rsidRPr="00A215AE">
        <w:rPr>
          <w:color w:val="000000"/>
          <w:lang w:val="lt-LT"/>
        </w:rPr>
        <w:t xml:space="preserve"> priemon</w:t>
      </w:r>
      <w:r w:rsidR="0010749C" w:rsidRPr="00A215AE">
        <w:rPr>
          <w:color w:val="000000"/>
          <w:lang w:val="lt-LT"/>
        </w:rPr>
        <w:t>ės</w:t>
      </w:r>
      <w:r w:rsidR="00D8676E" w:rsidRPr="00A215AE">
        <w:rPr>
          <w:color w:val="000000"/>
          <w:lang w:val="lt-LT"/>
        </w:rPr>
        <w:t xml:space="preserve"> „Investicijos į melioracijos sistemas“</w:t>
      </w:r>
      <w:r w:rsidR="0010749C" w:rsidRPr="00A215AE">
        <w:rPr>
          <w:color w:val="000000"/>
          <w:lang w:val="lt-LT"/>
        </w:rPr>
        <w:t xml:space="preserve"> veiklą „Esamų melioracijos sistemų rekonstravimas“</w:t>
      </w:r>
      <w:r w:rsidRPr="00A215AE">
        <w:rPr>
          <w:lang w:val="lt-LT"/>
        </w:rPr>
        <w:t>.</w:t>
      </w:r>
    </w:p>
    <w:p w14:paraId="5E87EA46" w14:textId="77777777" w:rsidR="00360CC2" w:rsidRPr="00A215AE" w:rsidRDefault="00D96F1C" w:rsidP="002F287B">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1AB6EE38" w:rsidR="00D96F1C" w:rsidRPr="00A215AE" w:rsidRDefault="00D96F1C" w:rsidP="002F287B">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76DDAC2A" w:rsidR="00D96F1C" w:rsidRPr="00A215AE" w:rsidRDefault="00D96F1C" w:rsidP="002F287B">
      <w:pPr>
        <w:tabs>
          <w:tab w:val="left" w:pos="720"/>
        </w:tabs>
        <w:spacing w:line="360" w:lineRule="auto"/>
        <w:ind w:firstLine="720"/>
        <w:jc w:val="both"/>
        <w:rPr>
          <w:lang w:val="lt-LT"/>
        </w:rPr>
      </w:pPr>
      <w:r w:rsidRPr="00A215AE">
        <w:rPr>
          <w:lang w:val="lt-LT"/>
        </w:rPr>
        <w:lastRenderedPageBreak/>
        <w:t xml:space="preserve">3.1. </w:t>
      </w:r>
      <w:r w:rsidR="006E5B4A">
        <w:rPr>
          <w:lang w:val="lt-LT"/>
        </w:rPr>
        <w:t>j</w:t>
      </w:r>
      <w:r w:rsidRPr="00A215AE">
        <w:rPr>
          <w:lang w:val="lt-LT"/>
        </w:rPr>
        <w:t xml:space="preserve">ungtinės veiklos (partnerystės) sutartį su </w:t>
      </w:r>
      <w:bookmarkStart w:id="7" w:name="_Hlk163652996"/>
      <w:bookmarkStart w:id="8" w:name="_Hlk150514952"/>
      <w:r w:rsidR="00DB03C5" w:rsidRPr="00A215AE">
        <w:rPr>
          <w:lang w:val="lt-LT"/>
        </w:rPr>
        <w:t>ūkininke Dalia Leščinskiene</w:t>
      </w:r>
      <w:bookmarkEnd w:id="7"/>
      <w:r w:rsidR="006E5B4A">
        <w:rPr>
          <w:lang w:val="lt-LT"/>
        </w:rPr>
        <w:t>;</w:t>
      </w:r>
      <w:bookmarkEnd w:id="8"/>
    </w:p>
    <w:p w14:paraId="3F5545ED" w14:textId="3122AE96" w:rsidR="00D96F1C" w:rsidRPr="00A215AE" w:rsidRDefault="00D96F1C" w:rsidP="002F287B">
      <w:pPr>
        <w:tabs>
          <w:tab w:val="left" w:pos="720"/>
        </w:tabs>
        <w:spacing w:line="360" w:lineRule="auto"/>
        <w:ind w:firstLine="720"/>
        <w:jc w:val="both"/>
        <w:rPr>
          <w:lang w:val="lt-LT"/>
        </w:rPr>
      </w:pPr>
      <w:r w:rsidRPr="00A215AE">
        <w:rPr>
          <w:lang w:val="lt-LT"/>
        </w:rPr>
        <w:t xml:space="preserve">3.2. paraišką (partnerio teisėmis) ir kitus su projektu </w:t>
      </w:r>
      <w:r w:rsidR="00DB03C5" w:rsidRPr="00A215AE">
        <w:rPr>
          <w:lang w:val="lt-LT"/>
        </w:rPr>
        <w:t xml:space="preserve">„Ūkininkei Daliai Leščinskienei ir valstybei priklausančių melioracijos sistemų rekonstravimas Katlėrių kadastro vietovėje“ </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2F287B">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1A90768E" w:rsidR="008A08F0" w:rsidRPr="00A215AE" w:rsidRDefault="008A08F0" w:rsidP="002F287B">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4282EA1" w14:textId="77777777" w:rsidR="00D96F1C" w:rsidRPr="00A215AE" w:rsidRDefault="00D96F1C" w:rsidP="00E40D5D">
      <w:pPr>
        <w:jc w:val="both"/>
        <w:rPr>
          <w:lang w:val="lt-LT"/>
        </w:rPr>
      </w:pPr>
    </w:p>
    <w:p w14:paraId="7491CEBF" w14:textId="77777777" w:rsidR="00676D7B" w:rsidRPr="00A215AE" w:rsidRDefault="00676D7B" w:rsidP="00E40D5D">
      <w:pPr>
        <w:jc w:val="both"/>
        <w:rPr>
          <w:lang w:val="lt-LT"/>
        </w:rPr>
      </w:pPr>
    </w:p>
    <w:p w14:paraId="18B563AF" w14:textId="70463236" w:rsidR="00D96F1C" w:rsidRPr="00A215AE" w:rsidRDefault="00D96F1C" w:rsidP="001528F0">
      <w:pPr>
        <w:spacing w:line="360" w:lineRule="auto"/>
        <w:jc w:val="both"/>
        <w:rPr>
          <w:lang w:val="lt-LT"/>
        </w:rPr>
      </w:pPr>
      <w:r w:rsidRPr="00A215AE">
        <w:rPr>
          <w:lang w:val="lt-LT"/>
        </w:rPr>
        <w:t xml:space="preserve">Meras </w:t>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2F287B">
        <w:rPr>
          <w:lang w:val="lt-LT"/>
        </w:rPr>
        <w:tab/>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429BB2B1" w14:textId="77777777" w:rsidR="00016F93" w:rsidRPr="00A215AE" w:rsidRDefault="00016F93" w:rsidP="00F6026A">
      <w:pPr>
        <w:jc w:val="both"/>
        <w:rPr>
          <w:color w:val="000000"/>
          <w:lang w:val="lt-LT"/>
        </w:rPr>
      </w:pPr>
    </w:p>
    <w:p w14:paraId="6A22F8D4" w14:textId="77777777" w:rsidR="00016F93" w:rsidRPr="00A215AE" w:rsidRDefault="00016F93" w:rsidP="00F6026A">
      <w:pPr>
        <w:jc w:val="both"/>
        <w:rPr>
          <w:color w:val="000000"/>
          <w:lang w:val="lt-LT"/>
        </w:rPr>
      </w:pPr>
    </w:p>
    <w:p w14:paraId="5AB0D69F" w14:textId="77777777" w:rsidR="00016F93" w:rsidRPr="00A215AE" w:rsidRDefault="00016F93" w:rsidP="00F6026A">
      <w:pPr>
        <w:jc w:val="both"/>
        <w:rPr>
          <w:color w:val="000000"/>
          <w:lang w:val="lt-LT"/>
        </w:rPr>
      </w:pPr>
    </w:p>
    <w:p w14:paraId="4D268A65" w14:textId="77777777" w:rsidR="00016F93" w:rsidRPr="00A215AE" w:rsidRDefault="00016F93" w:rsidP="00F6026A">
      <w:pPr>
        <w:jc w:val="both"/>
        <w:rPr>
          <w:color w:val="000000"/>
          <w:lang w:val="lt-LT"/>
        </w:rPr>
      </w:pPr>
    </w:p>
    <w:p w14:paraId="5A982F77" w14:textId="77777777" w:rsidR="00016F93" w:rsidRPr="00A215AE" w:rsidRDefault="00016F93" w:rsidP="00F6026A">
      <w:pPr>
        <w:jc w:val="both"/>
        <w:rPr>
          <w:color w:val="000000"/>
          <w:lang w:val="lt-LT"/>
        </w:rPr>
      </w:pPr>
    </w:p>
    <w:p w14:paraId="1B61BBDA" w14:textId="77777777" w:rsidR="00016F93" w:rsidRPr="00A215AE" w:rsidRDefault="00016F93" w:rsidP="00F6026A">
      <w:pPr>
        <w:jc w:val="both"/>
        <w:rPr>
          <w:color w:val="000000"/>
          <w:lang w:val="lt-LT"/>
        </w:rPr>
      </w:pPr>
    </w:p>
    <w:p w14:paraId="0F7068F3" w14:textId="77777777" w:rsidR="00016F93" w:rsidRPr="00A215AE" w:rsidRDefault="00016F93" w:rsidP="00F6026A">
      <w:pPr>
        <w:jc w:val="both"/>
        <w:rPr>
          <w:color w:val="000000"/>
          <w:lang w:val="lt-LT"/>
        </w:rPr>
      </w:pPr>
    </w:p>
    <w:p w14:paraId="6676E214"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4BB2F5D6" w14:textId="2216F19F" w:rsidR="005546E0" w:rsidRPr="00A215AE" w:rsidRDefault="005546E0" w:rsidP="00A97160">
      <w:pPr>
        <w:jc w:val="center"/>
        <w:rPr>
          <w:b/>
          <w:bCs/>
          <w:lang w:val="lt-LT"/>
        </w:rPr>
      </w:pPr>
      <w:r w:rsidRPr="00A215AE">
        <w:rPr>
          <w:lang w:val="lt-LT"/>
        </w:rPr>
        <w:lastRenderedPageBreak/>
        <w:t>SAVIVALDYBĖS TARYBOS SPRENDIMO</w:t>
      </w:r>
      <w:r w:rsidRPr="00A215AE">
        <w:rPr>
          <w:b/>
          <w:bCs/>
          <w:lang w:val="lt-LT"/>
        </w:rPr>
        <w:t xml:space="preserve"> </w:t>
      </w:r>
      <w:r w:rsidR="00A215AE">
        <w:rPr>
          <w:b/>
          <w:bCs/>
          <w:lang w:val="lt-LT"/>
        </w:rPr>
        <w:t>„</w:t>
      </w:r>
      <w:r w:rsidR="00A215AE" w:rsidRPr="00A215AE">
        <w:rPr>
          <w:b/>
          <w:bCs/>
          <w:lang w:val="lt-LT"/>
        </w:rPr>
        <w:t>DĖL PRITARIMO DALYVAUTI PARTNERIO TEISĖMIS PROJEKTE ,,ŪKININKEI DALIAI LEŠČINSKIENEI IR VALSTYBEI PRIKLAUSANČIŲ MELIORACIJOS SISTEMŲ REKONSTRAVIMAS KATLĖRIŲ KADASTRO VIETOVĖJE“</w:t>
      </w:r>
      <w:r w:rsidR="00745435" w:rsidRPr="00A215AE">
        <w:rPr>
          <w:b/>
          <w:bCs/>
          <w:lang w:val="lt-LT"/>
        </w:rPr>
        <w:t xml:space="preserve"> </w:t>
      </w:r>
      <w:r w:rsidRPr="00A215AE">
        <w:rPr>
          <w:lang w:val="lt-LT"/>
        </w:rPr>
        <w:t xml:space="preserve">PROJEKTO </w:t>
      </w:r>
    </w:p>
    <w:p w14:paraId="2B8DF7F9" w14:textId="77777777" w:rsidR="005546E0" w:rsidRPr="00A215AE" w:rsidRDefault="005546E0" w:rsidP="005546E0">
      <w:pPr>
        <w:ind w:firstLine="567"/>
        <w:jc w:val="center"/>
        <w:rPr>
          <w:lang w:val="lt-LT"/>
        </w:rPr>
      </w:pPr>
      <w:r w:rsidRPr="00A215AE">
        <w:rPr>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713A9CCC"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Pr>
          <w:lang w:val="lt-LT"/>
        </w:rPr>
        <w:t>ė</w:t>
      </w:r>
      <w:r w:rsidRPr="00A215AE">
        <w:rPr>
          <w:lang w:val="lt-LT"/>
        </w:rPr>
        <w:t xml:space="preserve"> Dalia Leščinskien</w:t>
      </w:r>
      <w:r>
        <w:rPr>
          <w:lang w:val="lt-LT"/>
        </w:rPr>
        <w:t>ė</w:t>
      </w:r>
      <w:r w:rsidRPr="00A215AE">
        <w:rPr>
          <w:lang w:val="lt-LT"/>
        </w:rPr>
        <w:t xml:space="preserve"> </w:t>
      </w:r>
      <w:r w:rsidR="005546E0" w:rsidRPr="00A215AE">
        <w:rPr>
          <w:lang w:val="lt-LT"/>
        </w:rPr>
        <w:t>prašo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7078FD04"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A215AE">
        <w:rPr>
          <w:lang w:val="lt-LT"/>
        </w:rPr>
        <w:t>ė</w:t>
      </w:r>
      <w:r w:rsidR="00A215AE" w:rsidRPr="00A215AE">
        <w:rPr>
          <w:lang w:val="lt-LT"/>
        </w:rPr>
        <w:t xml:space="preserve"> Dalia Leščinskien</w:t>
      </w:r>
      <w:r w:rsidR="00A215AE">
        <w:rPr>
          <w:lang w:val="lt-LT"/>
        </w:rPr>
        <w:t>ė</w:t>
      </w:r>
      <w:r w:rsidR="00A215AE" w:rsidRPr="00A215AE">
        <w:rPr>
          <w:lang w:val="lt-LT"/>
        </w:rPr>
        <w:t xml:space="preserve"> </w:t>
      </w:r>
      <w:r w:rsidRPr="00A215AE">
        <w:rPr>
          <w:color w:val="000000"/>
          <w:lang w:val="lt-LT"/>
        </w:rPr>
        <w:t xml:space="preserve">galėtų gauti finansinę paramą (iki 300 tūkst. eurų) ir rekonstruoti tiek </w:t>
      </w:r>
      <w:r w:rsidR="006658D3">
        <w:rPr>
          <w:color w:val="000000"/>
          <w:lang w:val="lt-LT"/>
        </w:rPr>
        <w:t>ūkininkei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A215AE" w:rsidRPr="006658D3">
        <w:rPr>
          <w:color w:val="000000"/>
          <w:lang w:val="lt-LT"/>
        </w:rPr>
        <w:t>Katlėrių</w:t>
      </w:r>
      <w:r w:rsidR="00745435" w:rsidRPr="006658D3">
        <w:rPr>
          <w:color w:val="000000"/>
          <w:lang w:val="lt-LT"/>
        </w:rPr>
        <w:t xml:space="preserve"> </w:t>
      </w:r>
      <w:r w:rsidR="006658D3" w:rsidRPr="006658D3">
        <w:rPr>
          <w:color w:val="000000"/>
          <w:lang w:val="lt-LT"/>
        </w:rPr>
        <w:t xml:space="preserve">ir Burbiškio </w:t>
      </w:r>
      <w:r w:rsidR="00745435" w:rsidRPr="006658D3">
        <w:rPr>
          <w:color w:val="000000"/>
          <w:lang w:val="lt-LT"/>
        </w:rPr>
        <w:t>kadastro vietovė</w:t>
      </w:r>
      <w:r w:rsidR="006658D3" w:rsidRPr="006658D3">
        <w:rPr>
          <w:color w:val="000000"/>
          <w:lang w:val="lt-LT"/>
        </w:rPr>
        <w:t>se.</w:t>
      </w:r>
      <w:r w:rsidRPr="006658D3">
        <w:rPr>
          <w:lang w:val="lt-LT"/>
        </w:rPr>
        <w:t xml:space="preserve"> Būtų rekonstruota apie </w:t>
      </w:r>
      <w:r w:rsidR="006658D3" w:rsidRPr="006658D3">
        <w:rPr>
          <w:lang w:val="lt-LT"/>
        </w:rPr>
        <w:t>7</w:t>
      </w:r>
      <w:r w:rsidR="005241AD" w:rsidRPr="006658D3">
        <w:rPr>
          <w:lang w:val="lt-LT"/>
        </w:rPr>
        <w:t xml:space="preserve"> 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 (akmenų ruožai,  akmenų ir rąstų slenksčiai ir kita)</w:t>
      </w:r>
      <w:r w:rsidR="00871DC8" w:rsidRPr="006658D3">
        <w:rPr>
          <w:lang w:val="lt-LT"/>
        </w:rPr>
        <w:t>.</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5A11FD56"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3B7D66">
        <w:rPr>
          <w:lang w:val="lt-LT"/>
        </w:rPr>
        <w:t>ės</w:t>
      </w:r>
      <w:r w:rsidR="003B7D66" w:rsidRPr="003B7D66">
        <w:rPr>
          <w:lang w:val="lt-LT"/>
        </w:rPr>
        <w:t xml:space="preserve"> Dali</w:t>
      </w:r>
      <w:r w:rsidR="003B7D66">
        <w:rPr>
          <w:lang w:val="lt-LT"/>
        </w:rPr>
        <w:t>os</w:t>
      </w:r>
      <w:r w:rsidR="003B7D66" w:rsidRPr="003B7D66">
        <w:rPr>
          <w:lang w:val="lt-LT"/>
        </w:rPr>
        <w:t xml:space="preserve"> Leščinskien</w:t>
      </w:r>
      <w:r w:rsidR="003B7D66">
        <w:rPr>
          <w:lang w:val="lt-LT"/>
        </w:rPr>
        <w:t>ės</w:t>
      </w:r>
      <w:r w:rsidR="003B7D66" w:rsidRPr="003B7D66">
        <w:rPr>
          <w:lang w:val="lt-LT"/>
        </w:rPr>
        <w:t xml:space="preserve"> </w:t>
      </w:r>
      <w:r w:rsidRPr="00A215AE">
        <w:rPr>
          <w:lang w:val="lt-LT"/>
        </w:rPr>
        <w:t>lėšos</w:t>
      </w:r>
      <w:r w:rsidRPr="00A215AE">
        <w:rPr>
          <w:color w:val="000000"/>
          <w:lang w:val="lt-LT"/>
        </w:rPr>
        <w:t xml:space="preserve"> (</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xml:space="preserve">) –apie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9" w:name="_Hlk150514588"/>
      <w:r w:rsidRPr="00A215AE">
        <w:rPr>
          <w:color w:val="000000"/>
          <w:lang w:val="lt-LT"/>
        </w:rPr>
        <w:t xml:space="preserve">Anykščių rajono savivaldybės </w:t>
      </w:r>
      <w:bookmarkEnd w:id="9"/>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5A0B44D2" w:rsidR="005546E0" w:rsidRPr="00A215AE" w:rsidRDefault="003B7D66" w:rsidP="00871DC8">
      <w:pPr>
        <w:pStyle w:val="Sraopastraipa"/>
        <w:ind w:left="0" w:firstLine="567"/>
        <w:jc w:val="both"/>
        <w:rPr>
          <w:lang w:val="lt-LT"/>
        </w:rPr>
      </w:pPr>
      <w:bookmarkStart w:id="10" w:name="_Hlk163654801"/>
      <w:r>
        <w:rPr>
          <w:lang w:val="lt-LT"/>
        </w:rPr>
        <w:t>Ū</w:t>
      </w:r>
      <w:r w:rsidRPr="003B7D66">
        <w:rPr>
          <w:lang w:val="lt-LT"/>
        </w:rPr>
        <w:t>kinink</w:t>
      </w:r>
      <w:r>
        <w:rPr>
          <w:lang w:val="lt-LT"/>
        </w:rPr>
        <w:t>ė</w:t>
      </w:r>
      <w:r w:rsidRPr="003B7D66">
        <w:rPr>
          <w:lang w:val="lt-LT"/>
        </w:rPr>
        <w:t xml:space="preserve"> Dalia Leščinskien</w:t>
      </w:r>
      <w:r>
        <w:rPr>
          <w:lang w:val="lt-LT"/>
        </w:rPr>
        <w:t>ė</w:t>
      </w:r>
      <w:r w:rsidRPr="003B7D66">
        <w:rPr>
          <w:lang w:val="lt-LT"/>
        </w:rPr>
        <w:t xml:space="preserve"> </w:t>
      </w:r>
      <w:bookmarkEnd w:id="10"/>
      <w:r w:rsidR="00436F02" w:rsidRPr="00A215AE">
        <w:rPr>
          <w:lang w:val="lt-LT"/>
        </w:rPr>
        <w:t xml:space="preserve">(vykdantysis partneris) </w:t>
      </w:r>
      <w:r w:rsidR="00355A95" w:rsidRPr="00A215AE">
        <w:rPr>
          <w:lang w:val="lt-LT"/>
        </w:rPr>
        <w:t xml:space="preserve">ir Anykščių rajono savivaldybė (partneris) </w:t>
      </w:r>
      <w:r w:rsidR="00436F02" w:rsidRPr="00A215AE">
        <w:rPr>
          <w:lang w:val="lt-LT"/>
        </w:rPr>
        <w:t>2024</w:t>
      </w:r>
      <w:r w:rsidR="00E56D03" w:rsidRPr="00A215AE">
        <w:rPr>
          <w:lang w:val="lt-LT"/>
        </w:rPr>
        <w:t>–</w:t>
      </w:r>
      <w:r w:rsidR="00436F02" w:rsidRPr="00A215AE">
        <w:rPr>
          <w:lang w:val="lt-LT"/>
        </w:rPr>
        <w:t>202</w:t>
      </w:r>
      <w:r w:rsidR="008054FE" w:rsidRPr="00A215AE">
        <w:rPr>
          <w:lang w:val="lt-LT"/>
        </w:rPr>
        <w:t>7</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lastRenderedPageBreak/>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6E50BC63" w:rsidR="005546E0" w:rsidRPr="00A215AE" w:rsidRDefault="005546E0" w:rsidP="00871DC8">
      <w:pPr>
        <w:ind w:firstLine="567"/>
        <w:jc w:val="both"/>
        <w:rPr>
          <w:b/>
          <w:lang w:val="lt-LT"/>
        </w:rPr>
      </w:pPr>
      <w:r w:rsidRPr="00A215AE">
        <w:rPr>
          <w:color w:val="000000"/>
          <w:lang w:val="lt-LT"/>
        </w:rPr>
        <w:t xml:space="preserve">Iniciatorius – </w:t>
      </w:r>
      <w:r w:rsidR="00934D0C" w:rsidRPr="00934D0C">
        <w:rPr>
          <w:color w:val="000000"/>
          <w:lang w:val="lt-LT"/>
        </w:rPr>
        <w:t>Ūkininkė Dalia Leščinskienė</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DE65D2">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F2603" w14:textId="77777777" w:rsidR="00DE65D2" w:rsidRDefault="00DE65D2" w:rsidP="00832B28">
      <w:r>
        <w:separator/>
      </w:r>
    </w:p>
  </w:endnote>
  <w:endnote w:type="continuationSeparator" w:id="0">
    <w:p w14:paraId="5B36CDE4" w14:textId="77777777" w:rsidR="00DE65D2" w:rsidRDefault="00DE65D2"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BE830" w14:textId="77777777" w:rsidR="00DE65D2" w:rsidRDefault="00DE65D2" w:rsidP="00832B28">
      <w:r>
        <w:separator/>
      </w:r>
    </w:p>
  </w:footnote>
  <w:footnote w:type="continuationSeparator" w:id="0">
    <w:p w14:paraId="7251EE7F" w14:textId="77777777" w:rsidR="00DE65D2" w:rsidRDefault="00DE65D2"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6F93"/>
    <w:rsid w:val="00030BD9"/>
    <w:rsid w:val="00043B1A"/>
    <w:rsid w:val="000465A9"/>
    <w:rsid w:val="00051A62"/>
    <w:rsid w:val="00060738"/>
    <w:rsid w:val="00067838"/>
    <w:rsid w:val="00073EA1"/>
    <w:rsid w:val="0007460C"/>
    <w:rsid w:val="000C1457"/>
    <w:rsid w:val="000C7CF3"/>
    <w:rsid w:val="000F39BE"/>
    <w:rsid w:val="0010749C"/>
    <w:rsid w:val="00107A89"/>
    <w:rsid w:val="001108B9"/>
    <w:rsid w:val="00127AAB"/>
    <w:rsid w:val="00130E7B"/>
    <w:rsid w:val="001528F0"/>
    <w:rsid w:val="00170223"/>
    <w:rsid w:val="001853D6"/>
    <w:rsid w:val="00191692"/>
    <w:rsid w:val="001C0692"/>
    <w:rsid w:val="001C5187"/>
    <w:rsid w:val="001C5B8F"/>
    <w:rsid w:val="001E7667"/>
    <w:rsid w:val="001E78D8"/>
    <w:rsid w:val="001F2004"/>
    <w:rsid w:val="00203E55"/>
    <w:rsid w:val="00220FE4"/>
    <w:rsid w:val="002241B1"/>
    <w:rsid w:val="00234ACD"/>
    <w:rsid w:val="00240102"/>
    <w:rsid w:val="00244FCB"/>
    <w:rsid w:val="0027119C"/>
    <w:rsid w:val="002863FC"/>
    <w:rsid w:val="002865C8"/>
    <w:rsid w:val="002877C1"/>
    <w:rsid w:val="002A2F22"/>
    <w:rsid w:val="002B3184"/>
    <w:rsid w:val="002B31C4"/>
    <w:rsid w:val="002B4627"/>
    <w:rsid w:val="002B5A89"/>
    <w:rsid w:val="002C4679"/>
    <w:rsid w:val="002E09D5"/>
    <w:rsid w:val="002F2650"/>
    <w:rsid w:val="002F287B"/>
    <w:rsid w:val="002F5CAE"/>
    <w:rsid w:val="0030109D"/>
    <w:rsid w:val="003114D5"/>
    <w:rsid w:val="00312E1B"/>
    <w:rsid w:val="00322EF7"/>
    <w:rsid w:val="00323CF6"/>
    <w:rsid w:val="00326C33"/>
    <w:rsid w:val="003272FC"/>
    <w:rsid w:val="00331B42"/>
    <w:rsid w:val="00355A95"/>
    <w:rsid w:val="00360CC2"/>
    <w:rsid w:val="00376001"/>
    <w:rsid w:val="00390988"/>
    <w:rsid w:val="0039239D"/>
    <w:rsid w:val="003A3BAA"/>
    <w:rsid w:val="003A6B8A"/>
    <w:rsid w:val="003B62AE"/>
    <w:rsid w:val="003B7D66"/>
    <w:rsid w:val="003C433E"/>
    <w:rsid w:val="003C498E"/>
    <w:rsid w:val="003D7120"/>
    <w:rsid w:val="00415EA9"/>
    <w:rsid w:val="004367F7"/>
    <w:rsid w:val="00436F02"/>
    <w:rsid w:val="00447B9E"/>
    <w:rsid w:val="004612DD"/>
    <w:rsid w:val="0046515C"/>
    <w:rsid w:val="00476542"/>
    <w:rsid w:val="00486504"/>
    <w:rsid w:val="004923ED"/>
    <w:rsid w:val="004B523D"/>
    <w:rsid w:val="004C17B5"/>
    <w:rsid w:val="004C38C7"/>
    <w:rsid w:val="004C3C24"/>
    <w:rsid w:val="004E4706"/>
    <w:rsid w:val="00502547"/>
    <w:rsid w:val="00502811"/>
    <w:rsid w:val="0050374E"/>
    <w:rsid w:val="005215FE"/>
    <w:rsid w:val="00522B07"/>
    <w:rsid w:val="005241AD"/>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3145D"/>
    <w:rsid w:val="00633A53"/>
    <w:rsid w:val="00644C78"/>
    <w:rsid w:val="006567CD"/>
    <w:rsid w:val="00662D03"/>
    <w:rsid w:val="006658D3"/>
    <w:rsid w:val="00665F06"/>
    <w:rsid w:val="00676D7B"/>
    <w:rsid w:val="006B62FC"/>
    <w:rsid w:val="006D13B0"/>
    <w:rsid w:val="006E1C26"/>
    <w:rsid w:val="006E5B4A"/>
    <w:rsid w:val="006E7E2D"/>
    <w:rsid w:val="006F5A97"/>
    <w:rsid w:val="00705574"/>
    <w:rsid w:val="00710955"/>
    <w:rsid w:val="00712E8D"/>
    <w:rsid w:val="007255C8"/>
    <w:rsid w:val="007375F8"/>
    <w:rsid w:val="007442C0"/>
    <w:rsid w:val="00745435"/>
    <w:rsid w:val="00745856"/>
    <w:rsid w:val="00745B80"/>
    <w:rsid w:val="007650C4"/>
    <w:rsid w:val="00773A19"/>
    <w:rsid w:val="00773D9B"/>
    <w:rsid w:val="007811E1"/>
    <w:rsid w:val="00793931"/>
    <w:rsid w:val="007A2582"/>
    <w:rsid w:val="007A3040"/>
    <w:rsid w:val="007A607F"/>
    <w:rsid w:val="007C037B"/>
    <w:rsid w:val="007C4094"/>
    <w:rsid w:val="007E2E57"/>
    <w:rsid w:val="007F249C"/>
    <w:rsid w:val="007F594A"/>
    <w:rsid w:val="008054FE"/>
    <w:rsid w:val="0080622D"/>
    <w:rsid w:val="008063BB"/>
    <w:rsid w:val="00813D72"/>
    <w:rsid w:val="00814049"/>
    <w:rsid w:val="008157C6"/>
    <w:rsid w:val="008247F6"/>
    <w:rsid w:val="00830085"/>
    <w:rsid w:val="00832B28"/>
    <w:rsid w:val="0083785B"/>
    <w:rsid w:val="0084015F"/>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122DC"/>
    <w:rsid w:val="00925F78"/>
    <w:rsid w:val="00934D0C"/>
    <w:rsid w:val="009378D9"/>
    <w:rsid w:val="00937A25"/>
    <w:rsid w:val="0096162F"/>
    <w:rsid w:val="00986855"/>
    <w:rsid w:val="0099012C"/>
    <w:rsid w:val="00991954"/>
    <w:rsid w:val="009B21FE"/>
    <w:rsid w:val="009B325D"/>
    <w:rsid w:val="009D216C"/>
    <w:rsid w:val="009D7C3D"/>
    <w:rsid w:val="009E1771"/>
    <w:rsid w:val="009F1E21"/>
    <w:rsid w:val="009F21CE"/>
    <w:rsid w:val="00A02CDC"/>
    <w:rsid w:val="00A06F87"/>
    <w:rsid w:val="00A10F60"/>
    <w:rsid w:val="00A14402"/>
    <w:rsid w:val="00A1443D"/>
    <w:rsid w:val="00A215AE"/>
    <w:rsid w:val="00A46B1A"/>
    <w:rsid w:val="00A50105"/>
    <w:rsid w:val="00A502FA"/>
    <w:rsid w:val="00A5627D"/>
    <w:rsid w:val="00A57EFB"/>
    <w:rsid w:val="00A60408"/>
    <w:rsid w:val="00A705CD"/>
    <w:rsid w:val="00A857A7"/>
    <w:rsid w:val="00A90D40"/>
    <w:rsid w:val="00A95499"/>
    <w:rsid w:val="00A97160"/>
    <w:rsid w:val="00A974EC"/>
    <w:rsid w:val="00AC1582"/>
    <w:rsid w:val="00AC772F"/>
    <w:rsid w:val="00AE5932"/>
    <w:rsid w:val="00AE7A7D"/>
    <w:rsid w:val="00B03679"/>
    <w:rsid w:val="00B1077E"/>
    <w:rsid w:val="00B142EF"/>
    <w:rsid w:val="00B20281"/>
    <w:rsid w:val="00B21576"/>
    <w:rsid w:val="00B33C5D"/>
    <w:rsid w:val="00B373A1"/>
    <w:rsid w:val="00B44D03"/>
    <w:rsid w:val="00B70C15"/>
    <w:rsid w:val="00B746D5"/>
    <w:rsid w:val="00B758E0"/>
    <w:rsid w:val="00B76036"/>
    <w:rsid w:val="00B76729"/>
    <w:rsid w:val="00B8479B"/>
    <w:rsid w:val="00B957BC"/>
    <w:rsid w:val="00BA6227"/>
    <w:rsid w:val="00BC079B"/>
    <w:rsid w:val="00BD5362"/>
    <w:rsid w:val="00BE39A8"/>
    <w:rsid w:val="00BE52E7"/>
    <w:rsid w:val="00BF62AE"/>
    <w:rsid w:val="00C00FC4"/>
    <w:rsid w:val="00C01538"/>
    <w:rsid w:val="00C10163"/>
    <w:rsid w:val="00C10B9B"/>
    <w:rsid w:val="00C13AC4"/>
    <w:rsid w:val="00C22750"/>
    <w:rsid w:val="00C22AB9"/>
    <w:rsid w:val="00C362FE"/>
    <w:rsid w:val="00C36307"/>
    <w:rsid w:val="00C45601"/>
    <w:rsid w:val="00C53342"/>
    <w:rsid w:val="00C556AA"/>
    <w:rsid w:val="00C616D3"/>
    <w:rsid w:val="00C618A6"/>
    <w:rsid w:val="00C72647"/>
    <w:rsid w:val="00C733BE"/>
    <w:rsid w:val="00C849DB"/>
    <w:rsid w:val="00C94DD7"/>
    <w:rsid w:val="00CA4410"/>
    <w:rsid w:val="00CA606E"/>
    <w:rsid w:val="00CB40DC"/>
    <w:rsid w:val="00CC4C8E"/>
    <w:rsid w:val="00CF023C"/>
    <w:rsid w:val="00D05139"/>
    <w:rsid w:val="00D05F03"/>
    <w:rsid w:val="00D24608"/>
    <w:rsid w:val="00D30AB4"/>
    <w:rsid w:val="00D36D0E"/>
    <w:rsid w:val="00D537F0"/>
    <w:rsid w:val="00D60392"/>
    <w:rsid w:val="00D752AC"/>
    <w:rsid w:val="00D8676E"/>
    <w:rsid w:val="00D96F1C"/>
    <w:rsid w:val="00DB03C5"/>
    <w:rsid w:val="00DB03F0"/>
    <w:rsid w:val="00DD0E66"/>
    <w:rsid w:val="00DE0CA4"/>
    <w:rsid w:val="00DE2CA7"/>
    <w:rsid w:val="00DE65D2"/>
    <w:rsid w:val="00E131D8"/>
    <w:rsid w:val="00E25569"/>
    <w:rsid w:val="00E25E23"/>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5</TotalTime>
  <Pages>4</Pages>
  <Words>1095</Words>
  <Characters>6248</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MS</cp:lastModifiedBy>
  <cp:revision>6</cp:revision>
  <cp:lastPrinted>2019-07-03T05:57:00Z</cp:lastPrinted>
  <dcterms:created xsi:type="dcterms:W3CDTF">2024-04-16T04:25:00Z</dcterms:created>
  <dcterms:modified xsi:type="dcterms:W3CDTF">2024-04-17T13:42:00Z</dcterms:modified>
  <cp:category>SPRENDIMAS</cp:category>
</cp:coreProperties>
</file>